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5E646B" w:rsidRPr="00D46B71" w14:paraId="3B529598" w14:textId="77777777" w:rsidTr="00B5358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38AD2FA" w14:textId="0C28ED5D" w:rsidR="005E646B" w:rsidRPr="00D46B71" w:rsidRDefault="005E646B" w:rsidP="005E646B">
            <w:r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C98A2" w14:textId="77777777" w:rsidR="005E646B" w:rsidRPr="00D46B71" w:rsidRDefault="005E646B" w:rsidP="005E646B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087A90" w14:textId="77777777" w:rsidR="005E646B" w:rsidRPr="00D46B71" w:rsidRDefault="005E646B" w:rsidP="005E646B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5E646B" w:rsidRPr="00D46B71" w14:paraId="65B505F2" w14:textId="77777777" w:rsidTr="00B5358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41B34B" w14:textId="77777777" w:rsidR="005E646B" w:rsidRPr="00D46B71" w:rsidRDefault="005E646B" w:rsidP="005E646B"/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884498" w14:textId="43857E3F" w:rsidR="005E646B" w:rsidRPr="00D46B71" w:rsidRDefault="005E646B" w:rsidP="005E646B">
            <w:r>
              <w:t>BTZ</w:t>
            </w:r>
            <w:r w:rsidR="00014DE6">
              <w:t>-</w:t>
            </w:r>
            <w:r>
              <w:t>0</w:t>
            </w:r>
            <w:r w:rsidR="00695FCD">
              <w:t>7</w:t>
            </w:r>
            <w:r>
              <w:t>_26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BC8132" w14:textId="77777777" w:rsidR="005E646B" w:rsidRPr="00D46B71" w:rsidRDefault="005E646B" w:rsidP="005E646B"/>
        </w:tc>
      </w:tr>
      <w:tr w:rsidR="005E646B" w:rsidRPr="00D46B71" w14:paraId="05402454" w14:textId="77777777" w:rsidTr="00B5358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CB20A40" w14:textId="7F0B3CC2" w:rsidR="005E646B" w:rsidRPr="00D46B71" w:rsidRDefault="005E646B" w:rsidP="005E646B">
            <w:r w:rsidRPr="001C55D1">
              <w:t>Baumaßnahme</w:t>
            </w:r>
          </w:p>
        </w:tc>
      </w:tr>
      <w:tr w:rsidR="005E646B" w:rsidRPr="00D46B71" w14:paraId="07AA87A9" w14:textId="77777777" w:rsidTr="00B5358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08BE4D5C" w14:textId="052B828E" w:rsidR="005E646B" w:rsidRPr="00D46B71" w:rsidRDefault="005E646B" w:rsidP="005E646B">
            <w:r w:rsidRPr="00FE705F">
              <w:rPr>
                <w:rFonts w:cs="Arial"/>
                <w:szCs w:val="20"/>
              </w:rPr>
              <w:t>Fassadensanierung HWK Berlin</w:t>
            </w:r>
          </w:p>
        </w:tc>
      </w:tr>
      <w:tr w:rsidR="005E646B" w:rsidRPr="00D46B71" w14:paraId="3F7FF48C" w14:textId="77777777" w:rsidTr="00B5358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230B94" w14:textId="77777777" w:rsidR="005E646B" w:rsidRPr="00D46B71" w:rsidRDefault="005E646B" w:rsidP="005E646B"/>
        </w:tc>
      </w:tr>
      <w:tr w:rsidR="005E646B" w:rsidRPr="00D46B71" w14:paraId="5A957BEC" w14:textId="77777777" w:rsidTr="00B5358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2AD57926" w14:textId="2BC70FC4" w:rsidR="005E646B" w:rsidRPr="00D46B71" w:rsidRDefault="005E646B" w:rsidP="005E646B">
            <w:r>
              <w:t>Leistung</w:t>
            </w:r>
          </w:p>
        </w:tc>
      </w:tr>
      <w:tr w:rsidR="005E646B" w:rsidRPr="00D46B71" w14:paraId="65F75050" w14:textId="77777777" w:rsidTr="00B53587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BFF3C3" w14:textId="61E6B76B" w:rsidR="005E646B" w:rsidRPr="00487449" w:rsidRDefault="00695FCD" w:rsidP="005E646B">
            <w:pPr>
              <w:spacing w:line="22" w:lineRule="atLeast"/>
              <w:rPr>
                <w:rFonts w:cs="Arial"/>
                <w:szCs w:val="20"/>
              </w:rPr>
            </w:pPr>
            <w:r w:rsidRPr="00695FCD">
              <w:rPr>
                <w:rFonts w:cs="Arial"/>
                <w:szCs w:val="20"/>
              </w:rPr>
              <w:t>6. Gewerk: Beschichtung Fensterrahmen</w:t>
            </w:r>
          </w:p>
        </w:tc>
      </w:tr>
    </w:tbl>
    <w:p w14:paraId="5BD0EA0C" w14:textId="77777777" w:rsidR="002748DF" w:rsidRDefault="002748DF" w:rsidP="00046C8E"/>
    <w:p w14:paraId="78AFB828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0838C2A8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23079D7F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4905EB5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18DF7A8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62C0D3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1D8C1B7F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1BCBBA8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1DA1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898796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44238BD7" w14:textId="77777777" w:rsidR="00D46B71" w:rsidRPr="00D46B71" w:rsidRDefault="00D46B71" w:rsidP="00D46B71">
            <w:r w:rsidRPr="00D46B71">
              <w:t xml:space="preserve">einschl. Lohnzulagen u. Lohnerhöhung, wenn keine Lohngleitklausel </w:t>
            </w:r>
            <w:proofErr w:type="gramStart"/>
            <w:r w:rsidRPr="00D46B71">
              <w:t>vereinbart</w:t>
            </w:r>
            <w:proofErr w:type="gramEnd"/>
            <w:r w:rsidRPr="00D46B71">
              <w:t xml:space="preserve">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B884CF" w14:textId="77777777" w:rsidR="00D46B71" w:rsidRPr="00D46B71" w:rsidRDefault="00D46B71" w:rsidP="00D46B71"/>
        </w:tc>
      </w:tr>
      <w:tr w:rsidR="00D46B71" w:rsidRPr="00D46B71" w14:paraId="24C5EA8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C00297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305F7A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50CBB8A4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774605" w14:textId="77777777" w:rsidR="00D46B71" w:rsidRPr="00D46B71" w:rsidRDefault="00D46B71" w:rsidP="00D46B71"/>
        </w:tc>
      </w:tr>
      <w:tr w:rsidR="00D46B71" w:rsidRPr="00D46B71" w14:paraId="2F1CC115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C25C02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50B05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7088C301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49ADE451" w14:textId="77777777" w:rsidR="00D46B71" w:rsidRPr="00D46B71" w:rsidRDefault="00D46B71" w:rsidP="00D46B71"/>
        </w:tc>
      </w:tr>
      <w:tr w:rsidR="00D46B71" w:rsidRPr="00D46B71" w14:paraId="7CED970E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280B4E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446B6E3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27E2C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1DAAB62" w14:textId="77777777" w:rsidR="00D46B71" w:rsidRPr="00D46B71" w:rsidRDefault="00D46B71" w:rsidP="00D46B71"/>
        </w:tc>
      </w:tr>
    </w:tbl>
    <w:p w14:paraId="41C8E6BA" w14:textId="77777777" w:rsidR="00D46B71" w:rsidRDefault="00D46B71" w:rsidP="00046C8E"/>
    <w:p w14:paraId="5348441D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1669DE82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2549C65B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89F02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CDDF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090CD630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C81AD54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E34AB5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BB5B768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20D26F7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4B660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5995F3A2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68B0669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25BA4E9" w14:textId="77777777" w:rsidR="00D46B71" w:rsidRPr="00D46B71" w:rsidRDefault="00D46B71" w:rsidP="00D46B71"/>
        </w:tc>
      </w:tr>
    </w:tbl>
    <w:p w14:paraId="440BD704" w14:textId="77777777" w:rsidR="00D46B71" w:rsidRDefault="00D46B71" w:rsidP="00046C8E"/>
    <w:p w14:paraId="15448EAB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02220447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2BFD2C15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0AB636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5BE8B45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90F2C7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4CB8D6C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F19AC6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37A91F3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FD4CD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6547B2C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3E050D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6CC7B71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060A58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6E717AB4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9027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6C95EE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7D50EA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AAD87E5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F93D32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7E434922" w14:textId="77777777" w:rsidR="00D46B71" w:rsidRDefault="00D46B71" w:rsidP="00046C8E"/>
    <w:p w14:paraId="7659A199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4253E9CE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7995B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1524D69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4D707415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2239A5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320A6973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47C3A0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CCA92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21A7CEE0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3D4F1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0F00B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Einzelkosten der </w:t>
            </w:r>
            <w:proofErr w:type="gramStart"/>
            <w:r w:rsidRPr="00C33C0C">
              <w:rPr>
                <w:b/>
                <w:bCs/>
                <w:sz w:val="18"/>
                <w:szCs w:val="18"/>
              </w:rPr>
              <w:t>Teilleistungen  =</w:t>
            </w:r>
            <w:proofErr w:type="gramEnd"/>
            <w:r w:rsidRPr="00C33C0C">
              <w:rPr>
                <w:b/>
                <w:bCs/>
                <w:sz w:val="18"/>
                <w:szCs w:val="18"/>
              </w:rPr>
              <w:t xml:space="preserve">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019C2A0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05207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BA56F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17885D87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DB82C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D85D0D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AA8AA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696C0E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0731E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B5D8B1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7EAEEB5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17D4BB51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578B89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634D792D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2E2E9FC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DB41C0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11A46C7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6BE12FD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8F4866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3DD6AB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22D81C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65D4FA47" wp14:editId="369264C3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0C79B5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EC98129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6CFDA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74CB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64643FF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F652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B9715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7A1718A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61439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6A362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73ABF7E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51C67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0738692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A27ACE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21E82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D4C54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A3EFD5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8D83D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06A3B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38C4A06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4AEE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79A75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B99E1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7E013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008D7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06DE80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89016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07218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89F48A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B4445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1BAE33C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505AE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F47CC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6493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32761CE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6A47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5824F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8E641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08A333E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80A10E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53884A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444EC3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0EEF68A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48E01BE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589ABDA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369FED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546161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6DDDA5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80D93D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3BECA7D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AC54269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74B80A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2930670E" wp14:editId="40EE523D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E8C54E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12570162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916ED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5E3F3111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EDCD210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7371E6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E56656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93CCA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1F139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D5B2F3" wp14:editId="4E3EBE03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0AD4F8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5F897846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4A2F4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04389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BE07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DFB0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87606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83896A6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80C1E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80C5999" wp14:editId="6CD61A9F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3B20BB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55A9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659AF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F66E2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ED0DD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2BB9E03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F811D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D1D73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3994D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11049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98C6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E75132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A9B01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D4EB0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4A07E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1DD98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FA5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CCAFFE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22F3C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EE386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6F34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E0C5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3D1F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FA50E6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2C8B8A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95FE5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B142EA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4C7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C9357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4EEEA84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4FA20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06BD4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3F98407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0B5C784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4BABB8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B82C8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6917A7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613A98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963DBC6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57E8DB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0F642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5080C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54E7F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C530E9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83AE70B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30CD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053FE8F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7FD87423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DEC55F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EAA599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5EC744B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BE62E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0E4B320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B8947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4254C4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3579C61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65C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8792FC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1EAA6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67B4D7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DB004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17206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424611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86B45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0C085D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586134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A5F9E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7124E0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09F4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A0B7B4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C11B10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DC67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D35D87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7FAE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7E2066B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53B97C0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C05F7D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1BF60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E1FF80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D7CF1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30883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563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CE876D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7A5F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C118A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DC34F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5C8B8E21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4F0CD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36AD5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A46CF2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7FF45C72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599B242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D8669F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E5CB6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B9597A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7BAA9175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CAB48D6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90C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096E72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</w:t>
            </w:r>
            <w:proofErr w:type="gramEnd"/>
            <w:r w:rsidRPr="00602C1E">
              <w:rPr>
                <w:sz w:val="18"/>
                <w:szCs w:val="18"/>
              </w:rPr>
              <w:t xml:space="preserve">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DECA95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380E6E5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561AAC2D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2160CA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52F198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197BE01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04FF29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44752484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584C16F5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19A252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5D06B830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6CC83002" wp14:editId="56E6AC72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40482B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6A7264A8" wp14:editId="418C79AB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8A8BA8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B40A8" w14:textId="77777777" w:rsidR="00F609DA" w:rsidRDefault="00F609DA">
      <w:r>
        <w:separator/>
      </w:r>
    </w:p>
    <w:p w14:paraId="362C217B" w14:textId="77777777" w:rsidR="00F609DA" w:rsidRDefault="00F609DA"/>
    <w:p w14:paraId="560D4B38" w14:textId="77777777" w:rsidR="00F609DA" w:rsidRDefault="00F609DA"/>
    <w:p w14:paraId="570B8486" w14:textId="77777777" w:rsidR="00F609DA" w:rsidRDefault="00F609DA"/>
    <w:p w14:paraId="6FE7F912" w14:textId="77777777" w:rsidR="00F609DA" w:rsidRDefault="00F609DA"/>
    <w:p w14:paraId="314B1310" w14:textId="77777777" w:rsidR="00F609DA" w:rsidRDefault="00F609DA"/>
  </w:endnote>
  <w:endnote w:type="continuationSeparator" w:id="0">
    <w:p w14:paraId="7F08BD19" w14:textId="77777777" w:rsidR="00F609DA" w:rsidRDefault="00F609DA">
      <w:r>
        <w:continuationSeparator/>
      </w:r>
    </w:p>
    <w:p w14:paraId="0D4B643E" w14:textId="77777777" w:rsidR="00F609DA" w:rsidRDefault="00F609DA"/>
    <w:p w14:paraId="20515141" w14:textId="77777777" w:rsidR="00F609DA" w:rsidRDefault="00F609DA"/>
    <w:p w14:paraId="6AA6DCF6" w14:textId="77777777" w:rsidR="00F609DA" w:rsidRDefault="00F609DA"/>
    <w:p w14:paraId="1E77CBF8" w14:textId="77777777" w:rsidR="00F609DA" w:rsidRDefault="00F609DA"/>
    <w:p w14:paraId="74D8B392" w14:textId="77777777" w:rsidR="00F609DA" w:rsidRDefault="00F609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7E8E4231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61BE5171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5D473F2E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A472177" wp14:editId="55DBA806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114FAD77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8BE7B55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8E5B98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732EE" w14:textId="77777777" w:rsidR="00F609DA" w:rsidRDefault="00F609DA">
      <w:r>
        <w:separator/>
      </w:r>
    </w:p>
    <w:p w14:paraId="17299C65" w14:textId="77777777" w:rsidR="00F609DA" w:rsidRDefault="00F609DA"/>
    <w:p w14:paraId="3261908E" w14:textId="77777777" w:rsidR="00F609DA" w:rsidRDefault="00F609DA"/>
    <w:p w14:paraId="63F36476" w14:textId="77777777" w:rsidR="00F609DA" w:rsidRDefault="00F609DA"/>
  </w:footnote>
  <w:footnote w:type="continuationSeparator" w:id="0">
    <w:p w14:paraId="4673855F" w14:textId="77777777" w:rsidR="00F609DA" w:rsidRDefault="00F609DA">
      <w:r>
        <w:continuationSeparator/>
      </w:r>
    </w:p>
    <w:p w14:paraId="58D067A6" w14:textId="77777777" w:rsidR="00F609DA" w:rsidRDefault="00F609DA"/>
    <w:p w14:paraId="4E2538D9" w14:textId="77777777" w:rsidR="00F609DA" w:rsidRDefault="00F609DA"/>
    <w:p w14:paraId="0502CC1B" w14:textId="77777777" w:rsidR="00F609DA" w:rsidRDefault="00F609DA"/>
    <w:p w14:paraId="575CD12B" w14:textId="77777777" w:rsidR="00F609DA" w:rsidRDefault="00F609DA"/>
    <w:p w14:paraId="1ED142A7" w14:textId="77777777" w:rsidR="00F609DA" w:rsidRDefault="00F609DA"/>
  </w:footnote>
  <w:footnote w:id="1">
    <w:p w14:paraId="66C9C731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25ABB" w14:textId="77777777" w:rsidR="007D6F38" w:rsidRDefault="007D6F38"/>
  <w:p w14:paraId="3F6F8A5B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C3C28" w14:textId="77777777" w:rsidR="007D6F38" w:rsidRDefault="007D6F38" w:rsidP="00046C8E">
    <w:pPr>
      <w:pStyle w:val="Kopfzeile"/>
    </w:pPr>
    <w:r>
      <w:t>222</w:t>
    </w:r>
  </w:p>
  <w:p w14:paraId="64ECC064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32823715">
    <w:abstractNumId w:val="1"/>
  </w:num>
  <w:num w:numId="2" w16cid:durableId="1511916544">
    <w:abstractNumId w:val="5"/>
  </w:num>
  <w:num w:numId="3" w16cid:durableId="342512490">
    <w:abstractNumId w:val="7"/>
  </w:num>
  <w:num w:numId="4" w16cid:durableId="287662265">
    <w:abstractNumId w:val="16"/>
  </w:num>
  <w:num w:numId="5" w16cid:durableId="328287651">
    <w:abstractNumId w:val="9"/>
  </w:num>
  <w:num w:numId="6" w16cid:durableId="1330331494">
    <w:abstractNumId w:val="3"/>
  </w:num>
  <w:num w:numId="7" w16cid:durableId="392896739">
    <w:abstractNumId w:val="12"/>
  </w:num>
  <w:num w:numId="8" w16cid:durableId="1305089471">
    <w:abstractNumId w:val="8"/>
  </w:num>
  <w:num w:numId="9" w16cid:durableId="1677803252">
    <w:abstractNumId w:val="15"/>
  </w:num>
  <w:num w:numId="10" w16cid:durableId="71901541">
    <w:abstractNumId w:val="4"/>
  </w:num>
  <w:num w:numId="11" w16cid:durableId="1166551034">
    <w:abstractNumId w:val="11"/>
  </w:num>
  <w:num w:numId="12" w16cid:durableId="1943029211">
    <w:abstractNumId w:val="11"/>
  </w:num>
  <w:num w:numId="13" w16cid:durableId="477116681">
    <w:abstractNumId w:val="11"/>
  </w:num>
  <w:num w:numId="14" w16cid:durableId="607856647">
    <w:abstractNumId w:val="11"/>
  </w:num>
  <w:num w:numId="15" w16cid:durableId="2010526180">
    <w:abstractNumId w:val="11"/>
  </w:num>
  <w:num w:numId="16" w16cid:durableId="1666400781">
    <w:abstractNumId w:val="2"/>
  </w:num>
  <w:num w:numId="17" w16cid:durableId="1131094974">
    <w:abstractNumId w:val="2"/>
  </w:num>
  <w:num w:numId="18" w16cid:durableId="681081481">
    <w:abstractNumId w:val="14"/>
  </w:num>
  <w:num w:numId="19" w16cid:durableId="1432310660">
    <w:abstractNumId w:val="13"/>
  </w:num>
  <w:num w:numId="20" w16cid:durableId="1300841920">
    <w:abstractNumId w:val="10"/>
  </w:num>
  <w:num w:numId="21" w16cid:durableId="1553346756">
    <w:abstractNumId w:val="6"/>
  </w:num>
  <w:num w:numId="22" w16cid:durableId="206066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14DE6"/>
    <w:rsid w:val="00046C8E"/>
    <w:rsid w:val="00057A27"/>
    <w:rsid w:val="0006675C"/>
    <w:rsid w:val="00081305"/>
    <w:rsid w:val="000848E7"/>
    <w:rsid w:val="000A42AA"/>
    <w:rsid w:val="000A684F"/>
    <w:rsid w:val="000B0490"/>
    <w:rsid w:val="000D483D"/>
    <w:rsid w:val="000D6B0D"/>
    <w:rsid w:val="000E27CA"/>
    <w:rsid w:val="0010121A"/>
    <w:rsid w:val="001028D9"/>
    <w:rsid w:val="00106076"/>
    <w:rsid w:val="00106584"/>
    <w:rsid w:val="00127C79"/>
    <w:rsid w:val="00133E6F"/>
    <w:rsid w:val="001426F7"/>
    <w:rsid w:val="00184190"/>
    <w:rsid w:val="001A6205"/>
    <w:rsid w:val="001A6264"/>
    <w:rsid w:val="001A7236"/>
    <w:rsid w:val="001B705C"/>
    <w:rsid w:val="001C3E5C"/>
    <w:rsid w:val="001C509D"/>
    <w:rsid w:val="001D1BA7"/>
    <w:rsid w:val="001E0C92"/>
    <w:rsid w:val="001F47CC"/>
    <w:rsid w:val="00220414"/>
    <w:rsid w:val="00221939"/>
    <w:rsid w:val="002517FD"/>
    <w:rsid w:val="00263542"/>
    <w:rsid w:val="002748DF"/>
    <w:rsid w:val="002B4895"/>
    <w:rsid w:val="002C0F7B"/>
    <w:rsid w:val="002C403D"/>
    <w:rsid w:val="002C55D1"/>
    <w:rsid w:val="002E4302"/>
    <w:rsid w:val="002F4952"/>
    <w:rsid w:val="0032077E"/>
    <w:rsid w:val="00327698"/>
    <w:rsid w:val="003552CC"/>
    <w:rsid w:val="00355C7F"/>
    <w:rsid w:val="00375050"/>
    <w:rsid w:val="003759C2"/>
    <w:rsid w:val="003845F5"/>
    <w:rsid w:val="00395FEC"/>
    <w:rsid w:val="003A36E9"/>
    <w:rsid w:val="003C79EA"/>
    <w:rsid w:val="003D30D1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87449"/>
    <w:rsid w:val="00492429"/>
    <w:rsid w:val="004B04AD"/>
    <w:rsid w:val="004C5609"/>
    <w:rsid w:val="004D4893"/>
    <w:rsid w:val="004E07A5"/>
    <w:rsid w:val="004E3711"/>
    <w:rsid w:val="004F21D5"/>
    <w:rsid w:val="00500C2B"/>
    <w:rsid w:val="005046C8"/>
    <w:rsid w:val="0051328A"/>
    <w:rsid w:val="00520D3B"/>
    <w:rsid w:val="00522152"/>
    <w:rsid w:val="005333C9"/>
    <w:rsid w:val="005575B0"/>
    <w:rsid w:val="0057035E"/>
    <w:rsid w:val="00573601"/>
    <w:rsid w:val="00574488"/>
    <w:rsid w:val="00576C66"/>
    <w:rsid w:val="005A4489"/>
    <w:rsid w:val="005C301C"/>
    <w:rsid w:val="005C41DA"/>
    <w:rsid w:val="005E3D2E"/>
    <w:rsid w:val="005E646B"/>
    <w:rsid w:val="005F293D"/>
    <w:rsid w:val="005F32A5"/>
    <w:rsid w:val="005F41CD"/>
    <w:rsid w:val="005F7080"/>
    <w:rsid w:val="00602C1E"/>
    <w:rsid w:val="00605DD3"/>
    <w:rsid w:val="00606550"/>
    <w:rsid w:val="00607EE7"/>
    <w:rsid w:val="00614636"/>
    <w:rsid w:val="00627387"/>
    <w:rsid w:val="00632609"/>
    <w:rsid w:val="00640260"/>
    <w:rsid w:val="00643351"/>
    <w:rsid w:val="0064637E"/>
    <w:rsid w:val="00652635"/>
    <w:rsid w:val="006535D5"/>
    <w:rsid w:val="0066119D"/>
    <w:rsid w:val="00667DCD"/>
    <w:rsid w:val="00672F9C"/>
    <w:rsid w:val="006730E8"/>
    <w:rsid w:val="00695FCD"/>
    <w:rsid w:val="006A5AED"/>
    <w:rsid w:val="006A66F3"/>
    <w:rsid w:val="006B7CF1"/>
    <w:rsid w:val="006D70A3"/>
    <w:rsid w:val="006E37CF"/>
    <w:rsid w:val="00724CA7"/>
    <w:rsid w:val="00734EDE"/>
    <w:rsid w:val="007633C2"/>
    <w:rsid w:val="00777CC0"/>
    <w:rsid w:val="0078194F"/>
    <w:rsid w:val="00782E76"/>
    <w:rsid w:val="0078695C"/>
    <w:rsid w:val="007B5F85"/>
    <w:rsid w:val="007D6F38"/>
    <w:rsid w:val="007E61DB"/>
    <w:rsid w:val="0080065F"/>
    <w:rsid w:val="00801A74"/>
    <w:rsid w:val="00804326"/>
    <w:rsid w:val="0081723D"/>
    <w:rsid w:val="00840111"/>
    <w:rsid w:val="008559F8"/>
    <w:rsid w:val="00856C84"/>
    <w:rsid w:val="008B0F1F"/>
    <w:rsid w:val="008B1F06"/>
    <w:rsid w:val="008B47A9"/>
    <w:rsid w:val="008B6447"/>
    <w:rsid w:val="008C74D8"/>
    <w:rsid w:val="008D2867"/>
    <w:rsid w:val="008D764D"/>
    <w:rsid w:val="008F52AA"/>
    <w:rsid w:val="008F6547"/>
    <w:rsid w:val="00910F0B"/>
    <w:rsid w:val="00917909"/>
    <w:rsid w:val="009332A0"/>
    <w:rsid w:val="00962412"/>
    <w:rsid w:val="0097166A"/>
    <w:rsid w:val="009747DF"/>
    <w:rsid w:val="009769C9"/>
    <w:rsid w:val="00980A8E"/>
    <w:rsid w:val="009A3215"/>
    <w:rsid w:val="009A33B4"/>
    <w:rsid w:val="009C14BE"/>
    <w:rsid w:val="009D4494"/>
    <w:rsid w:val="00A00872"/>
    <w:rsid w:val="00A142AD"/>
    <w:rsid w:val="00A16B94"/>
    <w:rsid w:val="00A5084B"/>
    <w:rsid w:val="00A54D1E"/>
    <w:rsid w:val="00A60794"/>
    <w:rsid w:val="00A75824"/>
    <w:rsid w:val="00A90C84"/>
    <w:rsid w:val="00AA34E8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32340"/>
    <w:rsid w:val="00B40909"/>
    <w:rsid w:val="00B434E5"/>
    <w:rsid w:val="00B438EF"/>
    <w:rsid w:val="00B44C7B"/>
    <w:rsid w:val="00B61D2B"/>
    <w:rsid w:val="00B8084A"/>
    <w:rsid w:val="00B81249"/>
    <w:rsid w:val="00B96ADB"/>
    <w:rsid w:val="00BA5E42"/>
    <w:rsid w:val="00BC6F76"/>
    <w:rsid w:val="00BF2190"/>
    <w:rsid w:val="00C101BF"/>
    <w:rsid w:val="00C246AC"/>
    <w:rsid w:val="00C26124"/>
    <w:rsid w:val="00C2678D"/>
    <w:rsid w:val="00C30192"/>
    <w:rsid w:val="00C33C0C"/>
    <w:rsid w:val="00C404F3"/>
    <w:rsid w:val="00C419D6"/>
    <w:rsid w:val="00C42B3B"/>
    <w:rsid w:val="00C6458F"/>
    <w:rsid w:val="00C65F19"/>
    <w:rsid w:val="00C764C5"/>
    <w:rsid w:val="00C96E57"/>
    <w:rsid w:val="00CC1656"/>
    <w:rsid w:val="00CD54C7"/>
    <w:rsid w:val="00CF2882"/>
    <w:rsid w:val="00CF64C4"/>
    <w:rsid w:val="00D05C74"/>
    <w:rsid w:val="00D267D2"/>
    <w:rsid w:val="00D44130"/>
    <w:rsid w:val="00D46B71"/>
    <w:rsid w:val="00D539C8"/>
    <w:rsid w:val="00D6072E"/>
    <w:rsid w:val="00D63CC3"/>
    <w:rsid w:val="00D67658"/>
    <w:rsid w:val="00D959C1"/>
    <w:rsid w:val="00DA276D"/>
    <w:rsid w:val="00DB6C0D"/>
    <w:rsid w:val="00DC24B2"/>
    <w:rsid w:val="00DC2EA6"/>
    <w:rsid w:val="00DC7E08"/>
    <w:rsid w:val="00DD5025"/>
    <w:rsid w:val="00DE2F64"/>
    <w:rsid w:val="00DE3F7D"/>
    <w:rsid w:val="00DE420C"/>
    <w:rsid w:val="00DE63D5"/>
    <w:rsid w:val="00E02FAA"/>
    <w:rsid w:val="00E1197E"/>
    <w:rsid w:val="00E322E9"/>
    <w:rsid w:val="00E578EB"/>
    <w:rsid w:val="00E6087B"/>
    <w:rsid w:val="00E748C4"/>
    <w:rsid w:val="00E85EBB"/>
    <w:rsid w:val="00EA10EB"/>
    <w:rsid w:val="00EC3B1B"/>
    <w:rsid w:val="00EC79DD"/>
    <w:rsid w:val="00EC7AED"/>
    <w:rsid w:val="00F133C2"/>
    <w:rsid w:val="00F15903"/>
    <w:rsid w:val="00F21669"/>
    <w:rsid w:val="00F32C49"/>
    <w:rsid w:val="00F609DA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399977"/>
  <w15:docId w15:val="{162F707C-C0C4-411C-926A-890AE83D6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373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Petra Bachmann</cp:lastModifiedBy>
  <cp:revision>24</cp:revision>
  <cp:lastPrinted>2010-03-03T17:05:00Z</cp:lastPrinted>
  <dcterms:created xsi:type="dcterms:W3CDTF">2016-10-19T11:49:00Z</dcterms:created>
  <dcterms:modified xsi:type="dcterms:W3CDTF">2026-05-07T13:17:00Z</dcterms:modified>
</cp:coreProperties>
</file>